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F45A0" w14:textId="77777777" w:rsidR="0053747F" w:rsidRDefault="0053747F" w:rsidP="0053747F">
      <w:pPr>
        <w:pStyle w:val="NoSpacing"/>
      </w:pPr>
      <w:r>
        <w:rPr>
          <w:u w:val="single"/>
        </w:rPr>
        <w:t>John MOLLE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301F05A2" w14:textId="77777777" w:rsidR="0053747F" w:rsidRDefault="0053747F" w:rsidP="0053747F">
      <w:pPr>
        <w:pStyle w:val="NoSpacing"/>
      </w:pPr>
      <w:r>
        <w:t>of London. Gentleman.</w:t>
      </w:r>
    </w:p>
    <w:p w14:paraId="3127F104" w14:textId="77777777" w:rsidR="0053747F" w:rsidRDefault="0053747F" w:rsidP="0053747F">
      <w:pPr>
        <w:pStyle w:val="NoSpacing"/>
      </w:pPr>
    </w:p>
    <w:p w14:paraId="64560622" w14:textId="77777777" w:rsidR="0053747F" w:rsidRDefault="0053747F" w:rsidP="0053747F">
      <w:pPr>
        <w:pStyle w:val="NoSpacing"/>
      </w:pPr>
    </w:p>
    <w:p w14:paraId="533644D4" w14:textId="77777777" w:rsidR="0053747F" w:rsidRDefault="0053747F" w:rsidP="0053747F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Shaa</w:t>
      </w:r>
      <w:proofErr w:type="spellEnd"/>
      <w:r>
        <w:t xml:space="preserve"> of London, goldsmith(q.v.), brought a plaint of debt against him.</w:t>
      </w:r>
    </w:p>
    <w:p w14:paraId="63FB6A3B" w14:textId="77777777" w:rsidR="0053747F" w:rsidRDefault="0053747F" w:rsidP="0053747F">
      <w:pPr>
        <w:pStyle w:val="NoSpacing"/>
        <w:ind w:left="720" w:firstLine="720"/>
      </w:pPr>
      <w:r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3F2744E2" w14:textId="77777777" w:rsidR="0053747F" w:rsidRDefault="0053747F" w:rsidP="0053747F">
      <w:pPr>
        <w:pStyle w:val="NoSpacing"/>
      </w:pPr>
    </w:p>
    <w:p w14:paraId="608A57B5" w14:textId="77777777" w:rsidR="0053747F" w:rsidRDefault="0053747F" w:rsidP="0053747F">
      <w:pPr>
        <w:pStyle w:val="NoSpacing"/>
      </w:pPr>
    </w:p>
    <w:p w14:paraId="3653B124" w14:textId="77777777" w:rsidR="0053747F" w:rsidRDefault="0053747F" w:rsidP="0053747F">
      <w:pPr>
        <w:pStyle w:val="NoSpacing"/>
      </w:pPr>
      <w:r>
        <w:t>29 December 2018</w:t>
      </w:r>
    </w:p>
    <w:p w14:paraId="6D3ED4BA" w14:textId="77777777" w:rsidR="006B2F86" w:rsidRPr="00E71FC3" w:rsidRDefault="005374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4B7C4" w14:textId="77777777" w:rsidR="0053747F" w:rsidRDefault="0053747F" w:rsidP="00E71FC3">
      <w:pPr>
        <w:spacing w:after="0" w:line="240" w:lineRule="auto"/>
      </w:pPr>
      <w:r>
        <w:separator/>
      </w:r>
    </w:p>
  </w:endnote>
  <w:endnote w:type="continuationSeparator" w:id="0">
    <w:p w14:paraId="7B9CDCA5" w14:textId="77777777" w:rsidR="0053747F" w:rsidRDefault="005374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74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3E845" w14:textId="77777777" w:rsidR="0053747F" w:rsidRDefault="0053747F" w:rsidP="00E71FC3">
      <w:pPr>
        <w:spacing w:after="0" w:line="240" w:lineRule="auto"/>
      </w:pPr>
      <w:r>
        <w:separator/>
      </w:r>
    </w:p>
  </w:footnote>
  <w:footnote w:type="continuationSeparator" w:id="0">
    <w:p w14:paraId="753942A4" w14:textId="77777777" w:rsidR="0053747F" w:rsidRDefault="005374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47F"/>
    <w:rsid w:val="001A7C09"/>
    <w:rsid w:val="005374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4C6A7"/>
  <w15:chartTrackingRefBased/>
  <w15:docId w15:val="{3D471A93-858B-47BC-9061-EAC20C00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374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2019-01-01T22:38:00Z</dcterms:created>
  <dcterms:modified xsi:type="dcterms:W3CDTF">2019-01-01T22:39:00Z</dcterms:modified>
</cp:coreProperties>
</file>